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EA" w:rsidRPr="00D76751" w:rsidRDefault="00EA67EA" w:rsidP="00EA67EA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ANEXO </w:t>
      </w:r>
      <w:r w:rsidR="00FC519A">
        <w:rPr>
          <w:b/>
          <w:sz w:val="24"/>
          <w:szCs w:val="24"/>
        </w:rPr>
        <w:t>V</w:t>
      </w:r>
      <w:r w:rsidRPr="00D76751">
        <w:rPr>
          <w:b/>
          <w:sz w:val="24"/>
          <w:szCs w:val="24"/>
        </w:rPr>
        <w:t xml:space="preserve"> – MODELO DE PROPOSTA FINANCEIRA</w:t>
      </w:r>
    </w:p>
    <w:p w:rsidR="00EA67EA" w:rsidRPr="00D76751" w:rsidRDefault="00AF241C" w:rsidP="00EA67E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PREGÃO ELETRÔ</w:t>
      </w:r>
      <w:r w:rsidR="00EA67EA" w:rsidRPr="00D76751">
        <w:rPr>
          <w:b/>
          <w:sz w:val="24"/>
          <w:szCs w:val="24"/>
        </w:rPr>
        <w:t>NICO</w:t>
      </w:r>
      <w:r w:rsidR="00EA67EA" w:rsidRPr="00790F00">
        <w:rPr>
          <w:b/>
          <w:sz w:val="24"/>
          <w:szCs w:val="24"/>
        </w:rPr>
        <w:t xml:space="preserve"> Nº</w:t>
      </w:r>
      <w:r w:rsidR="00EA67EA">
        <w:rPr>
          <w:b/>
          <w:sz w:val="24"/>
          <w:szCs w:val="24"/>
        </w:rPr>
        <w:t xml:space="preserve"> </w:t>
      </w:r>
      <w:r w:rsidR="004D18AD">
        <w:rPr>
          <w:b/>
          <w:sz w:val="24"/>
          <w:szCs w:val="24"/>
        </w:rPr>
        <w:t>055/2024</w:t>
      </w:r>
      <w:r w:rsidR="00EA67EA" w:rsidRPr="00D76751">
        <w:rPr>
          <w:b/>
          <w:sz w:val="24"/>
          <w:szCs w:val="24"/>
        </w:rPr>
        <w:t xml:space="preserve"> </w:t>
      </w:r>
    </w:p>
    <w:p w:rsidR="00EA67EA" w:rsidRPr="00D76751" w:rsidRDefault="00EA67EA" w:rsidP="00EA67EA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PROCESSO </w:t>
      </w:r>
      <w:r w:rsidR="00700FEF">
        <w:rPr>
          <w:b/>
          <w:sz w:val="24"/>
          <w:szCs w:val="24"/>
        </w:rPr>
        <w:t xml:space="preserve">Nº </w:t>
      </w:r>
      <w:r w:rsidR="004D18AD">
        <w:rPr>
          <w:b/>
          <w:sz w:val="24"/>
          <w:szCs w:val="24"/>
        </w:rPr>
        <w:t>150/2024</w:t>
      </w:r>
    </w:p>
    <w:p w:rsidR="00EA67EA" w:rsidRPr="00D76751" w:rsidRDefault="00EA67EA" w:rsidP="00EA67EA">
      <w:pPr>
        <w:spacing w:line="360" w:lineRule="auto"/>
        <w:jc w:val="center"/>
        <w:rPr>
          <w:sz w:val="24"/>
          <w:szCs w:val="24"/>
        </w:rPr>
      </w:pPr>
    </w:p>
    <w:p w:rsidR="00EA67EA" w:rsidRPr="00D76751" w:rsidRDefault="00EA67EA" w:rsidP="00EA67EA">
      <w:pPr>
        <w:spacing w:line="360" w:lineRule="auto"/>
        <w:jc w:val="center"/>
        <w:rPr>
          <w:sz w:val="24"/>
          <w:szCs w:val="24"/>
        </w:rPr>
      </w:pPr>
    </w:p>
    <w:p w:rsidR="00EA67EA" w:rsidRPr="00D76751" w:rsidRDefault="00EA67EA" w:rsidP="00EA67EA">
      <w:pPr>
        <w:spacing w:line="360" w:lineRule="auto"/>
        <w:ind w:firstLine="567"/>
        <w:jc w:val="both"/>
        <w:rPr>
          <w:b/>
          <w:i/>
          <w:sz w:val="24"/>
          <w:szCs w:val="24"/>
          <w:lang w:val="pt-PT"/>
        </w:rPr>
      </w:pPr>
      <w:r w:rsidRPr="00D76751">
        <w:rPr>
          <w:b/>
          <w:i/>
          <w:sz w:val="24"/>
          <w:szCs w:val="24"/>
          <w:lang w:val="pt-PT"/>
        </w:rPr>
        <w:t>À Prefeitura do Município de Frutal/MG</w:t>
      </w:r>
    </w:p>
    <w:p w:rsidR="00EA67EA" w:rsidRPr="00D76751" w:rsidRDefault="00EA67EA" w:rsidP="00EA67EA">
      <w:pPr>
        <w:spacing w:line="360" w:lineRule="auto"/>
        <w:ind w:left="1275" w:firstLine="141"/>
        <w:jc w:val="both"/>
        <w:rPr>
          <w:b/>
          <w:i/>
          <w:sz w:val="24"/>
          <w:szCs w:val="24"/>
          <w:lang w:val="pt-PT"/>
        </w:rPr>
      </w:pP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u w:val="single"/>
          <w:lang w:val="pt-PT"/>
        </w:rPr>
        <w:t>______________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inscrita no CNPJ/MF sob o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neste ato representada pelo seu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Sr.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portador de Cédula de Identidade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e CPF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, declara que, após analisar as condições desta licitação, com as quai</w:t>
      </w:r>
      <w:r>
        <w:rPr>
          <w:sz w:val="24"/>
          <w:szCs w:val="24"/>
          <w:lang w:val="pt-PT"/>
        </w:rPr>
        <w:t xml:space="preserve">s concorda, propõe a fornecer o objeto </w:t>
      </w:r>
      <w:r w:rsidR="00700FEF">
        <w:rPr>
          <w:sz w:val="24"/>
          <w:szCs w:val="24"/>
          <w:lang w:val="pt-PT"/>
        </w:rPr>
        <w:t xml:space="preserve">do PROCESSO LICITATÓRIO  n°  </w:t>
      </w:r>
      <w:r w:rsidR="004D18AD">
        <w:rPr>
          <w:sz w:val="24"/>
          <w:szCs w:val="24"/>
          <w:lang w:val="pt-PT"/>
        </w:rPr>
        <w:t>055/2024</w:t>
      </w:r>
      <w:r w:rsidRPr="00D76751">
        <w:rPr>
          <w:sz w:val="24"/>
          <w:szCs w:val="24"/>
          <w:lang w:val="pt-PT"/>
        </w:rPr>
        <w:t xml:space="preserve">,  PREGÃO  </w:t>
      </w:r>
      <w:r w:rsidRPr="00790F00">
        <w:rPr>
          <w:sz w:val="24"/>
          <w:szCs w:val="24"/>
          <w:lang w:val="pt-PT"/>
        </w:rPr>
        <w:t>ELETRONICO n°</w:t>
      </w:r>
      <w:r w:rsidR="00700FEF">
        <w:rPr>
          <w:sz w:val="24"/>
          <w:szCs w:val="24"/>
          <w:lang w:val="pt-PT"/>
        </w:rPr>
        <w:t xml:space="preserve"> </w:t>
      </w:r>
      <w:r w:rsidR="004D18AD">
        <w:rPr>
          <w:sz w:val="24"/>
          <w:szCs w:val="24"/>
          <w:lang w:val="pt-PT"/>
        </w:rPr>
        <w:t>150/2024</w:t>
      </w:r>
      <w:r w:rsidRPr="00D76751">
        <w:rPr>
          <w:sz w:val="24"/>
          <w:szCs w:val="24"/>
          <w:lang w:val="pt-PT"/>
        </w:rPr>
        <w:t>,  pelo  valor  global  de  R$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, (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), </w:t>
      </w:r>
      <w:r w:rsidRPr="00D76751">
        <w:rPr>
          <w:b/>
          <w:sz w:val="24"/>
          <w:szCs w:val="24"/>
          <w:lang w:val="pt-PT"/>
        </w:rPr>
        <w:t>conforme detalhamento do Termo de Referência e disponível na plataforma “LICITANET”</w:t>
      </w:r>
      <w:r>
        <w:rPr>
          <w:b/>
          <w:sz w:val="24"/>
          <w:szCs w:val="24"/>
          <w:lang w:val="pt-PT"/>
        </w:rPr>
        <w:t>-</w:t>
      </w:r>
      <w:r w:rsidRPr="00D76751">
        <w:rPr>
          <w:b/>
          <w:sz w:val="24"/>
          <w:szCs w:val="24"/>
          <w:lang w:val="pt-PT"/>
        </w:rPr>
        <w:t>www.licitanet.com.br.</w:t>
      </w:r>
      <w:bookmarkStart w:id="0" w:name="_GoBack"/>
      <w:bookmarkEnd w:id="0"/>
      <w:r w:rsidRPr="00D76751">
        <w:rPr>
          <w:sz w:val="24"/>
          <w:szCs w:val="24"/>
          <w:lang w:val="pt-PT"/>
        </w:rPr>
        <w:t xml:space="preserve"> 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</w:p>
    <w:p w:rsidR="00EA67EA" w:rsidRPr="00D76751" w:rsidRDefault="00700FEF" w:rsidP="00EA67EA">
      <w:pPr>
        <w:spacing w:line="360" w:lineRule="auto"/>
        <w:ind w:left="567"/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u w:val="single"/>
          <w:lang w:val="pt-PT"/>
        </w:rPr>
        <w:t xml:space="preserve">RESPONSÁVEL PELA ASSINATURA DO CONTRATO </w:t>
      </w:r>
      <w:r w:rsidR="00EA67EA" w:rsidRPr="00D76751">
        <w:rPr>
          <w:b/>
          <w:sz w:val="24"/>
          <w:szCs w:val="24"/>
          <w:u w:val="single"/>
          <w:lang w:val="pt-PT"/>
        </w:rPr>
        <w:t>– ITEM OBRIGATÓRIO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 xml:space="preserve">Nome: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  <w:t xml:space="preserve"> </w:t>
      </w:r>
      <w:r w:rsidRPr="00D76751">
        <w:rPr>
          <w:sz w:val="24"/>
          <w:szCs w:val="24"/>
          <w:lang w:val="pt-PT"/>
        </w:rPr>
        <w:t xml:space="preserve"> Cargo na empresa: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CPF: </w:t>
      </w:r>
      <w:r w:rsidRPr="00D76751">
        <w:rPr>
          <w:sz w:val="24"/>
          <w:szCs w:val="24"/>
          <w:u w:val="single"/>
          <w:lang w:val="pt-PT"/>
        </w:rPr>
        <w:tab/>
        <w:t>___</w:t>
      </w:r>
      <w:r w:rsidRPr="00D76751">
        <w:rPr>
          <w:sz w:val="24"/>
          <w:szCs w:val="24"/>
          <w:lang w:val="pt-PT"/>
        </w:rPr>
        <w:t xml:space="preserve">- RG: </w:t>
      </w:r>
      <w:r w:rsidRPr="00D76751">
        <w:rPr>
          <w:sz w:val="24"/>
          <w:szCs w:val="24"/>
          <w:u w:val="single"/>
          <w:lang w:val="pt-PT"/>
        </w:rPr>
        <w:tab/>
        <w:t>__</w:t>
      </w:r>
      <w:r w:rsidRPr="00D76751">
        <w:rPr>
          <w:sz w:val="24"/>
          <w:szCs w:val="24"/>
          <w:lang w:val="pt-PT"/>
        </w:rPr>
        <w:t>– SSP/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__, Data de Nascimento: </w:t>
      </w:r>
      <w:r w:rsidRPr="00D76751">
        <w:rPr>
          <w:sz w:val="24"/>
          <w:szCs w:val="24"/>
          <w:u w:val="single"/>
          <w:lang w:val="pt-PT"/>
        </w:rPr>
        <w:tab/>
        <w:t>/</w:t>
      </w:r>
      <w:r w:rsidRPr="00D76751">
        <w:rPr>
          <w:sz w:val="24"/>
          <w:szCs w:val="24"/>
          <w:u w:val="single"/>
          <w:lang w:val="pt-PT"/>
        </w:rPr>
        <w:tab/>
        <w:t>/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.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 xml:space="preserve">E-mail institucional: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  <w:t xml:space="preserve"> </w:t>
      </w:r>
      <w:r w:rsidRPr="00D76751">
        <w:rPr>
          <w:sz w:val="24"/>
          <w:szCs w:val="24"/>
          <w:lang w:val="pt-PT"/>
        </w:rPr>
        <w:t xml:space="preserve"> E-mail pessoal: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Fone(s): (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) </w:t>
      </w:r>
      <w:r w:rsidRPr="00D76751">
        <w:rPr>
          <w:sz w:val="24"/>
          <w:szCs w:val="24"/>
          <w:u w:val="single"/>
          <w:lang w:val="pt-PT"/>
        </w:rPr>
        <w:tab/>
        <w:t>____.</w:t>
      </w:r>
    </w:p>
    <w:p w:rsidR="00EA67EA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</w:p>
    <w:p w:rsidR="004D18AD" w:rsidRPr="004D18AD" w:rsidRDefault="004D18AD" w:rsidP="00EA67EA">
      <w:pPr>
        <w:spacing w:line="360" w:lineRule="auto"/>
        <w:ind w:left="567"/>
        <w:jc w:val="both"/>
        <w:rPr>
          <w:b/>
          <w:sz w:val="24"/>
          <w:szCs w:val="24"/>
          <w:lang w:val="pt-PT"/>
        </w:rPr>
      </w:pPr>
      <w:r w:rsidRPr="004D18AD">
        <w:rPr>
          <w:b/>
          <w:sz w:val="24"/>
          <w:szCs w:val="24"/>
          <w:lang w:val="pt-PT"/>
        </w:rPr>
        <w:t xml:space="preserve">Banco: ______________________. Agência: _______________. Conta:  </w:t>
      </w:r>
      <w:r>
        <w:rPr>
          <w:b/>
          <w:sz w:val="24"/>
          <w:szCs w:val="24"/>
          <w:lang w:val="pt-PT"/>
        </w:rPr>
        <w:t>_________</w:t>
      </w:r>
      <w:r w:rsidRPr="004D18AD">
        <w:rPr>
          <w:b/>
          <w:sz w:val="24"/>
          <w:szCs w:val="24"/>
          <w:lang w:val="pt-PT"/>
        </w:rPr>
        <w:t xml:space="preserve">_. </w:t>
      </w:r>
    </w:p>
    <w:p w:rsidR="00EA67EA" w:rsidRPr="004D18AD" w:rsidRDefault="00EA67EA" w:rsidP="00EA67EA">
      <w:pPr>
        <w:spacing w:line="360" w:lineRule="auto"/>
        <w:ind w:left="567"/>
        <w:jc w:val="both"/>
        <w:rPr>
          <w:b/>
          <w:sz w:val="32"/>
          <w:szCs w:val="32"/>
          <w:lang w:val="pt-PT"/>
        </w:rPr>
      </w:pPr>
    </w:p>
    <w:p w:rsidR="00EA67EA" w:rsidRPr="00D76751" w:rsidRDefault="00EA67EA" w:rsidP="00EA67EA">
      <w:pPr>
        <w:spacing w:line="360" w:lineRule="auto"/>
        <w:ind w:left="567"/>
        <w:jc w:val="both"/>
        <w:rPr>
          <w:b/>
          <w:bCs/>
          <w:sz w:val="24"/>
          <w:szCs w:val="24"/>
          <w:lang w:val="pt-PT"/>
        </w:rPr>
      </w:pPr>
      <w:r w:rsidRPr="00D76751">
        <w:rPr>
          <w:b/>
          <w:bCs/>
          <w:sz w:val="24"/>
          <w:szCs w:val="24"/>
          <w:lang w:val="pt-PT"/>
        </w:rPr>
        <w:t>Local e data: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>(VIA ORIGINAL)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>Nome:</w:t>
      </w:r>
    </w:p>
    <w:p w:rsidR="0091177A" w:rsidRPr="00A35C6A" w:rsidRDefault="00EA67EA" w:rsidP="004D18AD">
      <w:pPr>
        <w:spacing w:line="360" w:lineRule="auto"/>
        <w:ind w:left="567"/>
        <w:jc w:val="both"/>
        <w:rPr>
          <w:sz w:val="24"/>
          <w:szCs w:val="24"/>
        </w:rPr>
      </w:pPr>
      <w:r w:rsidRPr="00D76751">
        <w:rPr>
          <w:sz w:val="24"/>
          <w:szCs w:val="24"/>
          <w:lang w:val="pt-PT"/>
        </w:rPr>
        <w:t>Cargo: /Carimbo</w:t>
      </w: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8AD">
          <w:rPr>
            <w:noProof/>
          </w:rPr>
          <w:t>1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5CCC"/>
    <w:rsid w:val="000E5CBA"/>
    <w:rsid w:val="000E793F"/>
    <w:rsid w:val="000F2BBB"/>
    <w:rsid w:val="00111F24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27943"/>
    <w:rsid w:val="00437E51"/>
    <w:rsid w:val="00443194"/>
    <w:rsid w:val="00444404"/>
    <w:rsid w:val="00445D98"/>
    <w:rsid w:val="0045087D"/>
    <w:rsid w:val="00456F0E"/>
    <w:rsid w:val="0048653D"/>
    <w:rsid w:val="00491E4F"/>
    <w:rsid w:val="004A4860"/>
    <w:rsid w:val="004A61A0"/>
    <w:rsid w:val="004D1349"/>
    <w:rsid w:val="004D18AD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00FEF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AF241C"/>
    <w:rsid w:val="00B06590"/>
    <w:rsid w:val="00B202FC"/>
    <w:rsid w:val="00B23700"/>
    <w:rsid w:val="00B24702"/>
    <w:rsid w:val="00B36A95"/>
    <w:rsid w:val="00B4492D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A08D3"/>
    <w:rsid w:val="00DB1D76"/>
    <w:rsid w:val="00DC20A8"/>
    <w:rsid w:val="00DC4DB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A67EA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19A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28FBF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6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8</cp:revision>
  <cp:lastPrinted>2024-05-22T19:27:00Z</cp:lastPrinted>
  <dcterms:created xsi:type="dcterms:W3CDTF">2024-05-10T13:07:00Z</dcterms:created>
  <dcterms:modified xsi:type="dcterms:W3CDTF">2024-08-12T15:21:00Z</dcterms:modified>
</cp:coreProperties>
</file>